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59" w:rsidRPr="002B664E" w:rsidRDefault="00473359" w:rsidP="00473359">
      <w:pPr>
        <w:ind w:firstLineChars="500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运动会学生</w:t>
      </w:r>
      <w:r w:rsidRPr="002B664E">
        <w:rPr>
          <w:rFonts w:ascii="宋体" w:hAnsi="宋体" w:hint="eastAsia"/>
          <w:b/>
          <w:sz w:val="32"/>
          <w:szCs w:val="32"/>
        </w:rPr>
        <w:t>集体项目运动员名单</w:t>
      </w:r>
    </w:p>
    <w:p w:rsidR="00473359" w:rsidRPr="002B664E" w:rsidRDefault="00473359" w:rsidP="00A9777C">
      <w:pPr>
        <w:jc w:val="center"/>
        <w:rPr>
          <w:rFonts w:ascii="宋体"/>
          <w:sz w:val="15"/>
          <w:szCs w:val="15"/>
        </w:rPr>
      </w:pPr>
    </w:p>
    <w:tbl>
      <w:tblPr>
        <w:tblW w:w="8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13"/>
        <w:gridCol w:w="1531"/>
        <w:gridCol w:w="1826"/>
        <w:gridCol w:w="1878"/>
        <w:gridCol w:w="1619"/>
      </w:tblGrid>
      <w:tr w:rsidR="00473359" w:rsidRPr="00216608" w:rsidTr="00216608">
        <w:trPr>
          <w:trHeight w:val="717"/>
        </w:trPr>
        <w:tc>
          <w:tcPr>
            <w:tcW w:w="8567" w:type="dxa"/>
            <w:gridSpan w:val="5"/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 w:val="30"/>
                <w:szCs w:val="30"/>
              </w:rPr>
            </w:pP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学生男子组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4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×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100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米接力</w:t>
            </w:r>
          </w:p>
        </w:tc>
      </w:tr>
      <w:tr w:rsidR="00473359" w:rsidRPr="00216608" w:rsidTr="00216608">
        <w:trPr>
          <w:trHeight w:val="717"/>
        </w:trPr>
        <w:tc>
          <w:tcPr>
            <w:tcW w:w="1713" w:type="dxa"/>
            <w:tcBorders>
              <w:tl2br w:val="single" w:sz="4" w:space="0" w:color="auto"/>
            </w:tcBorders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系</w:t>
            </w:r>
            <w:r w:rsidRPr="00216608">
              <w:rPr>
                <w:rFonts w:ascii="宋体" w:hAnsi="宋体"/>
                <w:b/>
                <w:szCs w:val="21"/>
              </w:rPr>
              <w:t xml:space="preserve">        </w:t>
            </w:r>
            <w:r w:rsidRPr="00216608">
              <w:rPr>
                <w:rFonts w:ascii="宋体" w:hAnsi="宋体" w:hint="eastAsia"/>
                <w:b/>
                <w:szCs w:val="21"/>
              </w:rPr>
              <w:t>棒次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第一棒</w:t>
            </w:r>
          </w:p>
        </w:tc>
        <w:tc>
          <w:tcPr>
            <w:tcW w:w="1826" w:type="dxa"/>
            <w:vAlign w:val="center"/>
          </w:tcPr>
          <w:p w:rsidR="00473359" w:rsidRPr="00216608" w:rsidRDefault="00473359" w:rsidP="006F326C">
            <w:pPr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第二棒</w:t>
            </w:r>
          </w:p>
        </w:tc>
        <w:tc>
          <w:tcPr>
            <w:tcW w:w="1878" w:type="dxa"/>
            <w:vAlign w:val="center"/>
          </w:tcPr>
          <w:p w:rsidR="00473359" w:rsidRPr="00216608" w:rsidRDefault="00473359" w:rsidP="00307E0C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第三棒</w:t>
            </w: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第四棒</w:t>
            </w:r>
          </w:p>
        </w:tc>
      </w:tr>
      <w:tr w:rsidR="00473359" w:rsidRPr="00216608" w:rsidTr="00216608">
        <w:trPr>
          <w:trHeight w:val="717"/>
        </w:trPr>
        <w:tc>
          <w:tcPr>
            <w:tcW w:w="1713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财政金融系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35"/>
        </w:trPr>
        <w:tc>
          <w:tcPr>
            <w:tcW w:w="1713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会计学系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17"/>
        </w:trPr>
        <w:tc>
          <w:tcPr>
            <w:tcW w:w="1713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人文艺术系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17"/>
        </w:trPr>
        <w:tc>
          <w:tcPr>
            <w:tcW w:w="1713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工商管理系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17"/>
        </w:trPr>
        <w:tc>
          <w:tcPr>
            <w:tcW w:w="1713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国际商务系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35"/>
        </w:trPr>
        <w:tc>
          <w:tcPr>
            <w:tcW w:w="1713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信息管理系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17"/>
        </w:trPr>
        <w:tc>
          <w:tcPr>
            <w:tcW w:w="8567" w:type="dxa"/>
            <w:gridSpan w:val="5"/>
            <w:vAlign w:val="center"/>
          </w:tcPr>
          <w:p w:rsidR="00473359" w:rsidRPr="00216608" w:rsidRDefault="00473359" w:rsidP="00F576DF">
            <w:pPr>
              <w:rPr>
                <w:rFonts w:ascii="宋体"/>
                <w:b/>
                <w:sz w:val="30"/>
                <w:szCs w:val="30"/>
              </w:rPr>
            </w:pP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学生男子组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4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×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400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米接力</w:t>
            </w:r>
          </w:p>
        </w:tc>
      </w:tr>
      <w:tr w:rsidR="00473359" w:rsidRPr="00216608" w:rsidTr="00216608">
        <w:trPr>
          <w:trHeight w:val="717"/>
        </w:trPr>
        <w:tc>
          <w:tcPr>
            <w:tcW w:w="1713" w:type="dxa"/>
            <w:tcBorders>
              <w:tl2br w:val="single" w:sz="4" w:space="0" w:color="auto"/>
            </w:tcBorders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系</w:t>
            </w:r>
            <w:r w:rsidRPr="00216608">
              <w:rPr>
                <w:rFonts w:ascii="宋体" w:hAnsi="宋体"/>
                <w:b/>
                <w:szCs w:val="21"/>
              </w:rPr>
              <w:t xml:space="preserve">       </w:t>
            </w:r>
            <w:r w:rsidRPr="00216608">
              <w:rPr>
                <w:rFonts w:ascii="宋体" w:hAnsi="宋体" w:hint="eastAsia"/>
                <w:b/>
                <w:szCs w:val="21"/>
              </w:rPr>
              <w:t>棒次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第一棒</w:t>
            </w:r>
          </w:p>
        </w:tc>
        <w:tc>
          <w:tcPr>
            <w:tcW w:w="1826" w:type="dxa"/>
            <w:vAlign w:val="center"/>
          </w:tcPr>
          <w:p w:rsidR="00473359" w:rsidRPr="00216608" w:rsidRDefault="00473359" w:rsidP="006F326C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第二棒</w:t>
            </w:r>
          </w:p>
        </w:tc>
        <w:tc>
          <w:tcPr>
            <w:tcW w:w="1878" w:type="dxa"/>
            <w:vAlign w:val="center"/>
          </w:tcPr>
          <w:p w:rsidR="00473359" w:rsidRPr="00216608" w:rsidRDefault="00473359" w:rsidP="00307E0C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第三棒</w:t>
            </w:r>
          </w:p>
        </w:tc>
        <w:tc>
          <w:tcPr>
            <w:tcW w:w="161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第四棒</w:t>
            </w:r>
          </w:p>
        </w:tc>
      </w:tr>
      <w:tr w:rsidR="00473359" w:rsidRPr="00216608" w:rsidTr="00216608">
        <w:trPr>
          <w:trHeight w:val="735"/>
        </w:trPr>
        <w:tc>
          <w:tcPr>
            <w:tcW w:w="171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财政金融系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17"/>
        </w:trPr>
        <w:tc>
          <w:tcPr>
            <w:tcW w:w="171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会计学系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17"/>
        </w:trPr>
        <w:tc>
          <w:tcPr>
            <w:tcW w:w="171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人文艺术系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17"/>
        </w:trPr>
        <w:tc>
          <w:tcPr>
            <w:tcW w:w="171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工商管理系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35"/>
        </w:trPr>
        <w:tc>
          <w:tcPr>
            <w:tcW w:w="171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国际商务系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16608">
        <w:trPr>
          <w:trHeight w:val="735"/>
        </w:trPr>
        <w:tc>
          <w:tcPr>
            <w:tcW w:w="171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信息管理系</w:t>
            </w:r>
          </w:p>
        </w:tc>
        <w:tc>
          <w:tcPr>
            <w:tcW w:w="1531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473359" w:rsidRPr="00216608" w:rsidRDefault="00473359" w:rsidP="00F576DF">
            <w:pPr>
              <w:rPr>
                <w:rFonts w:ascii="宋体"/>
                <w:sz w:val="24"/>
                <w:szCs w:val="24"/>
              </w:rPr>
            </w:pPr>
          </w:p>
        </w:tc>
      </w:tr>
    </w:tbl>
    <w:p w:rsidR="00473359" w:rsidRDefault="00473359">
      <w:pPr>
        <w:rPr>
          <w:rFonts w:ascii="宋体"/>
          <w:sz w:val="30"/>
          <w:szCs w:val="30"/>
        </w:rPr>
      </w:pPr>
    </w:p>
    <w:p w:rsidR="00473359" w:rsidRDefault="00473359">
      <w:pPr>
        <w:rPr>
          <w:rFonts w:ascii="宋体"/>
          <w:sz w:val="30"/>
          <w:szCs w:val="30"/>
        </w:rPr>
      </w:pPr>
    </w:p>
    <w:p w:rsidR="00473359" w:rsidRPr="002B664E" w:rsidRDefault="00473359">
      <w:pPr>
        <w:rPr>
          <w:rFonts w:ascii="宋体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4"/>
        <w:gridCol w:w="1524"/>
        <w:gridCol w:w="1817"/>
        <w:gridCol w:w="1868"/>
        <w:gridCol w:w="1609"/>
      </w:tblGrid>
      <w:tr w:rsidR="00473359" w:rsidRPr="00216608" w:rsidTr="002266A0">
        <w:trPr>
          <w:trHeight w:val="717"/>
        </w:trPr>
        <w:tc>
          <w:tcPr>
            <w:tcW w:w="8522" w:type="dxa"/>
            <w:gridSpan w:val="5"/>
            <w:vAlign w:val="center"/>
          </w:tcPr>
          <w:p w:rsidR="00473359" w:rsidRPr="00216608" w:rsidRDefault="00473359" w:rsidP="002B664E">
            <w:pPr>
              <w:rPr>
                <w:rFonts w:ascii="宋体"/>
                <w:b/>
                <w:sz w:val="30"/>
                <w:szCs w:val="30"/>
              </w:rPr>
            </w:pP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学生女子组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4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×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100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米接力</w:t>
            </w:r>
          </w:p>
        </w:tc>
      </w:tr>
      <w:tr w:rsidR="00473359" w:rsidRPr="00216608" w:rsidTr="002266A0">
        <w:trPr>
          <w:trHeight w:val="717"/>
        </w:trPr>
        <w:tc>
          <w:tcPr>
            <w:tcW w:w="1704" w:type="dxa"/>
            <w:tcBorders>
              <w:tl2br w:val="single" w:sz="4" w:space="0" w:color="auto"/>
            </w:tcBorders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系</w:t>
            </w:r>
            <w:r w:rsidRPr="00216608">
              <w:rPr>
                <w:rFonts w:ascii="宋体" w:hAnsi="宋体"/>
                <w:b/>
                <w:szCs w:val="21"/>
              </w:rPr>
              <w:t xml:space="preserve">        </w:t>
            </w:r>
            <w:r w:rsidRPr="00216608">
              <w:rPr>
                <w:rFonts w:ascii="宋体" w:hAnsi="宋体" w:hint="eastAsia"/>
                <w:b/>
                <w:szCs w:val="21"/>
              </w:rPr>
              <w:t>棒次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第一棒</w:t>
            </w:r>
          </w:p>
        </w:tc>
        <w:tc>
          <w:tcPr>
            <w:tcW w:w="1817" w:type="dxa"/>
            <w:vAlign w:val="center"/>
          </w:tcPr>
          <w:p w:rsidR="00473359" w:rsidRPr="00216608" w:rsidRDefault="00473359" w:rsidP="006F326C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第二棒</w:t>
            </w:r>
          </w:p>
        </w:tc>
        <w:tc>
          <w:tcPr>
            <w:tcW w:w="1868" w:type="dxa"/>
            <w:vAlign w:val="center"/>
          </w:tcPr>
          <w:p w:rsidR="00473359" w:rsidRPr="00216608" w:rsidRDefault="00473359" w:rsidP="00307E0C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第三棒</w:t>
            </w: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第四棒</w:t>
            </w:r>
          </w:p>
        </w:tc>
      </w:tr>
      <w:tr w:rsidR="00473359" w:rsidRPr="00216608" w:rsidTr="002266A0">
        <w:trPr>
          <w:trHeight w:val="717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财政金融系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35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会计学系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17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人文艺术系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17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工商管理系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17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国际商务系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35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信息管理系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17"/>
        </w:trPr>
        <w:tc>
          <w:tcPr>
            <w:tcW w:w="8522" w:type="dxa"/>
            <w:gridSpan w:val="5"/>
            <w:vAlign w:val="center"/>
          </w:tcPr>
          <w:p w:rsidR="00473359" w:rsidRPr="00216608" w:rsidRDefault="00473359" w:rsidP="002B664E">
            <w:pPr>
              <w:rPr>
                <w:rFonts w:ascii="宋体"/>
                <w:b/>
                <w:sz w:val="30"/>
                <w:szCs w:val="30"/>
              </w:rPr>
            </w:pP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学生女子组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4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×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400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米接力</w:t>
            </w:r>
          </w:p>
        </w:tc>
      </w:tr>
      <w:tr w:rsidR="00473359" w:rsidRPr="00216608" w:rsidTr="002266A0">
        <w:trPr>
          <w:trHeight w:val="717"/>
        </w:trPr>
        <w:tc>
          <w:tcPr>
            <w:tcW w:w="1704" w:type="dxa"/>
            <w:tcBorders>
              <w:tl2br w:val="single" w:sz="4" w:space="0" w:color="auto"/>
            </w:tcBorders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系</w:t>
            </w:r>
            <w:r w:rsidRPr="00216608">
              <w:rPr>
                <w:rFonts w:ascii="宋体" w:hAnsi="宋体"/>
                <w:b/>
                <w:szCs w:val="21"/>
              </w:rPr>
              <w:t xml:space="preserve">       </w:t>
            </w:r>
            <w:r w:rsidRPr="00216608">
              <w:rPr>
                <w:rFonts w:ascii="宋体" w:hAnsi="宋体" w:hint="eastAsia"/>
                <w:b/>
                <w:szCs w:val="21"/>
              </w:rPr>
              <w:t>棒次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第一棒</w:t>
            </w:r>
          </w:p>
        </w:tc>
        <w:tc>
          <w:tcPr>
            <w:tcW w:w="1817" w:type="dxa"/>
            <w:vAlign w:val="center"/>
          </w:tcPr>
          <w:p w:rsidR="00473359" w:rsidRPr="00216608" w:rsidRDefault="00473359" w:rsidP="006F326C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第二棒</w:t>
            </w:r>
          </w:p>
        </w:tc>
        <w:tc>
          <w:tcPr>
            <w:tcW w:w="1868" w:type="dxa"/>
            <w:vAlign w:val="center"/>
          </w:tcPr>
          <w:p w:rsidR="00473359" w:rsidRPr="00216608" w:rsidRDefault="00473359" w:rsidP="00307E0C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第三棒</w:t>
            </w: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第四棒</w:t>
            </w:r>
          </w:p>
        </w:tc>
      </w:tr>
      <w:tr w:rsidR="00473359" w:rsidRPr="00216608" w:rsidTr="002266A0">
        <w:trPr>
          <w:trHeight w:val="735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财政金融系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17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会计学系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17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人文艺术系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17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工商管理系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35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国际商务系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  <w:tr w:rsidR="00473359" w:rsidRPr="00216608" w:rsidTr="002266A0">
        <w:trPr>
          <w:trHeight w:val="735"/>
        </w:trPr>
        <w:tc>
          <w:tcPr>
            <w:tcW w:w="170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4"/>
                <w:szCs w:val="24"/>
              </w:rPr>
            </w:pPr>
            <w:r w:rsidRPr="00216608">
              <w:rPr>
                <w:rFonts w:ascii="宋体" w:hAnsi="宋体" w:hint="eastAsia"/>
                <w:b/>
                <w:sz w:val="24"/>
                <w:szCs w:val="24"/>
              </w:rPr>
              <w:t>信息管理系</w:t>
            </w:r>
          </w:p>
        </w:tc>
        <w:tc>
          <w:tcPr>
            <w:tcW w:w="1524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4"/>
                <w:szCs w:val="24"/>
              </w:rPr>
            </w:pPr>
          </w:p>
        </w:tc>
      </w:tr>
    </w:tbl>
    <w:p w:rsidR="00473359" w:rsidRDefault="00473359">
      <w:pPr>
        <w:rPr>
          <w:rFonts w:ascii="宋体"/>
          <w:sz w:val="30"/>
          <w:szCs w:val="30"/>
        </w:rPr>
      </w:pPr>
    </w:p>
    <w:p w:rsidR="00473359" w:rsidRDefault="00473359">
      <w:pPr>
        <w:rPr>
          <w:rFonts w:ascii="宋体"/>
          <w:sz w:val="30"/>
          <w:szCs w:val="30"/>
        </w:rPr>
      </w:pPr>
    </w:p>
    <w:p w:rsidR="00473359" w:rsidRDefault="00473359">
      <w:pPr>
        <w:rPr>
          <w:rFonts w:ascii="宋体"/>
          <w:szCs w:val="21"/>
        </w:rPr>
      </w:pPr>
    </w:p>
    <w:p w:rsidR="00473359" w:rsidRDefault="00473359">
      <w:pPr>
        <w:rPr>
          <w:rFonts w:ascii="宋体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0"/>
        <w:gridCol w:w="1843"/>
        <w:gridCol w:w="1440"/>
        <w:gridCol w:w="1440"/>
        <w:gridCol w:w="1440"/>
        <w:gridCol w:w="1476"/>
      </w:tblGrid>
      <w:tr w:rsidR="00473359" w:rsidRPr="00216608" w:rsidTr="00216608">
        <w:trPr>
          <w:trHeight w:val="537"/>
        </w:trPr>
        <w:tc>
          <w:tcPr>
            <w:tcW w:w="8449" w:type="dxa"/>
            <w:gridSpan w:val="6"/>
            <w:vAlign w:val="center"/>
          </w:tcPr>
          <w:p w:rsidR="00473359" w:rsidRPr="00216608" w:rsidRDefault="00473359" w:rsidP="003A52CA">
            <w:pPr>
              <w:rPr>
                <w:rFonts w:ascii="宋体"/>
                <w:b/>
                <w:sz w:val="30"/>
                <w:szCs w:val="30"/>
              </w:rPr>
            </w:pP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学生组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4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×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1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分钟跳绳、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16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人绑腿跑和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8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人旋风跑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 w:val="restart"/>
            <w:textDirection w:val="tbRlV"/>
            <w:vAlign w:val="center"/>
          </w:tcPr>
          <w:p w:rsidR="00473359" w:rsidRPr="00216608" w:rsidRDefault="00473359" w:rsidP="00473359">
            <w:pPr>
              <w:ind w:left="113" w:right="113" w:firstLineChars="100" w:firstLine="31680"/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/>
                <w:b/>
                <w:sz w:val="28"/>
                <w:szCs w:val="28"/>
              </w:rPr>
              <w:t xml:space="preserve">     </w:t>
            </w: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财</w:t>
            </w:r>
            <w:r w:rsidRPr="00216608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政</w:t>
            </w:r>
            <w:r w:rsidRPr="00216608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金</w:t>
            </w:r>
            <w:r w:rsidRPr="00216608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融</w:t>
            </w:r>
            <w:r w:rsidRPr="00216608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系</w:t>
            </w:r>
          </w:p>
        </w:tc>
        <w:tc>
          <w:tcPr>
            <w:tcW w:w="1843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男子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女子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3A52CA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16</w:t>
            </w:r>
            <w:r w:rsidRPr="00216608">
              <w:rPr>
                <w:rFonts w:ascii="宋体" w:hAnsi="宋体" w:hint="eastAsia"/>
                <w:b/>
                <w:szCs w:val="21"/>
              </w:rPr>
              <w:t>人绑腿跑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b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b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b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3A52CA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8</w:t>
            </w:r>
            <w:r w:rsidRPr="00216608">
              <w:rPr>
                <w:rFonts w:ascii="宋体" w:hAnsi="宋体" w:hint="eastAsia"/>
                <w:b/>
                <w:szCs w:val="21"/>
              </w:rPr>
              <w:t>人旋风跑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 w:val="restart"/>
            <w:vAlign w:val="center"/>
          </w:tcPr>
          <w:p w:rsidR="00473359" w:rsidRPr="00216608" w:rsidRDefault="00473359" w:rsidP="003861BA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会</w:t>
            </w:r>
          </w:p>
          <w:p w:rsidR="00473359" w:rsidRPr="00216608" w:rsidRDefault="00473359" w:rsidP="003861BA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计</w:t>
            </w:r>
          </w:p>
          <w:p w:rsidR="00473359" w:rsidRPr="00216608" w:rsidRDefault="00473359" w:rsidP="003861BA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学</w:t>
            </w:r>
          </w:p>
          <w:p w:rsidR="00473359" w:rsidRPr="00216608" w:rsidRDefault="00473359" w:rsidP="003861BA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系</w:t>
            </w:r>
          </w:p>
          <w:p w:rsidR="00473359" w:rsidRPr="00216608" w:rsidRDefault="00473359" w:rsidP="003861BA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男子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女子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16</w:t>
            </w:r>
            <w:r w:rsidRPr="00216608">
              <w:rPr>
                <w:rFonts w:ascii="宋体" w:hAnsi="宋体" w:hint="eastAsia"/>
                <w:b/>
                <w:szCs w:val="21"/>
              </w:rPr>
              <w:t>人绑腿跑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8</w:t>
            </w:r>
            <w:r w:rsidRPr="00216608">
              <w:rPr>
                <w:rFonts w:ascii="宋体" w:hAnsi="宋体" w:hint="eastAsia"/>
                <w:b/>
                <w:szCs w:val="21"/>
              </w:rPr>
              <w:t>人旋风跑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 w:val="restart"/>
            <w:vAlign w:val="center"/>
          </w:tcPr>
          <w:p w:rsidR="00473359" w:rsidRPr="00216608" w:rsidRDefault="00473359" w:rsidP="00E93E31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人</w:t>
            </w:r>
          </w:p>
          <w:p w:rsidR="00473359" w:rsidRPr="00216608" w:rsidRDefault="00473359" w:rsidP="00E93E31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文</w:t>
            </w:r>
          </w:p>
          <w:p w:rsidR="00473359" w:rsidRPr="00216608" w:rsidRDefault="00473359" w:rsidP="00E93E31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艺</w:t>
            </w:r>
          </w:p>
          <w:p w:rsidR="00473359" w:rsidRPr="00216608" w:rsidRDefault="00473359" w:rsidP="00E93E31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术</w:t>
            </w:r>
          </w:p>
          <w:p w:rsidR="00473359" w:rsidRPr="00216608" w:rsidRDefault="00473359" w:rsidP="00E93E31">
            <w:pPr>
              <w:rPr>
                <w:rFonts w:ascii="宋体"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系</w:t>
            </w:r>
          </w:p>
        </w:tc>
        <w:tc>
          <w:tcPr>
            <w:tcW w:w="184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男子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女子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16</w:t>
            </w:r>
            <w:r w:rsidRPr="00216608">
              <w:rPr>
                <w:rFonts w:ascii="宋体" w:hAnsi="宋体" w:hint="eastAsia"/>
                <w:b/>
                <w:szCs w:val="21"/>
              </w:rPr>
              <w:t>人绑腿跑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8</w:t>
            </w:r>
            <w:r w:rsidRPr="00216608">
              <w:rPr>
                <w:rFonts w:ascii="宋体" w:hAnsi="宋体" w:hint="eastAsia"/>
                <w:b/>
                <w:szCs w:val="21"/>
              </w:rPr>
              <w:t>人旋风跑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46" w:type="dxa"/>
            <w:vMerge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E93E31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</w:tbl>
    <w:p w:rsidR="00473359" w:rsidRDefault="00473359">
      <w:pPr>
        <w:rPr>
          <w:rFonts w:ascii="宋体"/>
          <w:szCs w:val="21"/>
        </w:rPr>
      </w:pPr>
    </w:p>
    <w:p w:rsidR="00473359" w:rsidRDefault="00473359">
      <w:pPr>
        <w:rPr>
          <w:rFonts w:ascii="宋体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843"/>
        <w:gridCol w:w="1440"/>
        <w:gridCol w:w="1440"/>
        <w:gridCol w:w="1440"/>
        <w:gridCol w:w="1476"/>
      </w:tblGrid>
      <w:tr w:rsidR="00473359" w:rsidRPr="00216608" w:rsidTr="00216608">
        <w:trPr>
          <w:trHeight w:val="537"/>
        </w:trPr>
        <w:tc>
          <w:tcPr>
            <w:tcW w:w="8420" w:type="dxa"/>
            <w:gridSpan w:val="6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30"/>
                <w:szCs w:val="30"/>
              </w:rPr>
            </w:pP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学生组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4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×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1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分钟跳绳、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16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人绑腿跑和</w:t>
            </w:r>
            <w:r w:rsidRPr="00216608">
              <w:rPr>
                <w:rFonts w:ascii="宋体" w:hAnsi="宋体"/>
                <w:b/>
                <w:sz w:val="30"/>
                <w:szCs w:val="30"/>
              </w:rPr>
              <w:t>8</w:t>
            </w:r>
            <w:r w:rsidRPr="00216608">
              <w:rPr>
                <w:rFonts w:ascii="宋体" w:hAnsi="宋体" w:hint="eastAsia"/>
                <w:b/>
                <w:sz w:val="30"/>
                <w:szCs w:val="30"/>
              </w:rPr>
              <w:t>人旋风跑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工</w:t>
            </w:r>
          </w:p>
          <w:p w:rsidR="00473359" w:rsidRPr="00216608" w:rsidRDefault="00473359" w:rsidP="008D6640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商</w:t>
            </w:r>
          </w:p>
          <w:p w:rsidR="00473359" w:rsidRPr="00216608" w:rsidRDefault="00473359" w:rsidP="008D6640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管</w:t>
            </w:r>
          </w:p>
          <w:p w:rsidR="00473359" w:rsidRPr="00216608" w:rsidRDefault="00473359" w:rsidP="008D6640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理</w:t>
            </w:r>
          </w:p>
          <w:p w:rsidR="00473359" w:rsidRPr="00216608" w:rsidRDefault="00473359" w:rsidP="008D6640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系</w:t>
            </w:r>
          </w:p>
          <w:p w:rsidR="00473359" w:rsidRPr="00216608" w:rsidRDefault="00473359" w:rsidP="008D6640">
            <w:pPr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男子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女子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16</w:t>
            </w:r>
            <w:r w:rsidRPr="00216608">
              <w:rPr>
                <w:rFonts w:ascii="宋体" w:hAnsi="宋体" w:hint="eastAsia"/>
                <w:b/>
                <w:szCs w:val="21"/>
              </w:rPr>
              <w:t>人绑腿跑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8</w:t>
            </w:r>
            <w:r w:rsidRPr="00216608">
              <w:rPr>
                <w:rFonts w:ascii="宋体" w:hAnsi="宋体" w:hint="eastAsia"/>
                <w:b/>
                <w:szCs w:val="21"/>
              </w:rPr>
              <w:t>人旋风跑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 w:val="restart"/>
            <w:vAlign w:val="center"/>
          </w:tcPr>
          <w:p w:rsidR="00473359" w:rsidRPr="00216608" w:rsidRDefault="00473359" w:rsidP="003861BA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国</w:t>
            </w:r>
          </w:p>
          <w:p w:rsidR="00473359" w:rsidRPr="00216608" w:rsidRDefault="00473359" w:rsidP="003861BA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际</w:t>
            </w:r>
          </w:p>
          <w:p w:rsidR="00473359" w:rsidRPr="00216608" w:rsidRDefault="00473359" w:rsidP="003861BA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商</w:t>
            </w:r>
          </w:p>
          <w:p w:rsidR="00473359" w:rsidRPr="00216608" w:rsidRDefault="00473359" w:rsidP="003861BA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务</w:t>
            </w:r>
          </w:p>
          <w:p w:rsidR="00473359" w:rsidRPr="00216608" w:rsidRDefault="00473359" w:rsidP="003861BA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系</w:t>
            </w:r>
          </w:p>
          <w:p w:rsidR="00473359" w:rsidRPr="00216608" w:rsidRDefault="00473359" w:rsidP="003861BA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男子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女子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16</w:t>
            </w:r>
            <w:r w:rsidRPr="00216608">
              <w:rPr>
                <w:rFonts w:ascii="宋体" w:hAnsi="宋体" w:hint="eastAsia"/>
                <w:b/>
                <w:szCs w:val="21"/>
              </w:rPr>
              <w:t>人绑腿跑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8</w:t>
            </w:r>
            <w:r w:rsidRPr="00216608">
              <w:rPr>
                <w:rFonts w:ascii="宋体" w:hAnsi="宋体" w:hint="eastAsia"/>
                <w:b/>
                <w:szCs w:val="21"/>
              </w:rPr>
              <w:t>人旋风跑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信</w:t>
            </w:r>
          </w:p>
          <w:p w:rsidR="00473359" w:rsidRPr="00216608" w:rsidRDefault="00473359" w:rsidP="008D6640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息</w:t>
            </w:r>
          </w:p>
          <w:p w:rsidR="00473359" w:rsidRPr="00216608" w:rsidRDefault="00473359" w:rsidP="008D6640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管</w:t>
            </w:r>
          </w:p>
          <w:p w:rsidR="00473359" w:rsidRPr="00216608" w:rsidRDefault="00473359" w:rsidP="008D6640">
            <w:pPr>
              <w:rPr>
                <w:rFonts w:ascii="宋体"/>
                <w:b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理</w:t>
            </w:r>
          </w:p>
          <w:p w:rsidR="00473359" w:rsidRPr="00216608" w:rsidRDefault="00473359" w:rsidP="008D6640">
            <w:pPr>
              <w:rPr>
                <w:rFonts w:ascii="宋体"/>
                <w:sz w:val="28"/>
                <w:szCs w:val="28"/>
              </w:rPr>
            </w:pPr>
            <w:r w:rsidRPr="00216608">
              <w:rPr>
                <w:rFonts w:ascii="宋体" w:hAnsi="宋体" w:hint="eastAsia"/>
                <w:b/>
                <w:sz w:val="28"/>
                <w:szCs w:val="28"/>
              </w:rPr>
              <w:t>系</w:t>
            </w:r>
          </w:p>
        </w:tc>
        <w:tc>
          <w:tcPr>
            <w:tcW w:w="184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男子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 w:hint="eastAsia"/>
                <w:b/>
                <w:szCs w:val="21"/>
              </w:rPr>
              <w:t>女子</w:t>
            </w:r>
            <w:r w:rsidRPr="00216608">
              <w:rPr>
                <w:rFonts w:ascii="宋体" w:hAnsi="宋体"/>
                <w:b/>
                <w:szCs w:val="21"/>
              </w:rPr>
              <w:t>4*1min</w:t>
            </w:r>
            <w:r w:rsidRPr="00216608">
              <w:rPr>
                <w:rFonts w:ascii="宋体" w:hAnsi="宋体" w:hint="eastAsia"/>
                <w:b/>
                <w:szCs w:val="21"/>
              </w:rPr>
              <w:t>跳绳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16</w:t>
            </w:r>
            <w:r w:rsidRPr="00216608">
              <w:rPr>
                <w:rFonts w:ascii="宋体" w:hAnsi="宋体" w:hint="eastAsia"/>
                <w:b/>
                <w:szCs w:val="21"/>
              </w:rPr>
              <w:t>人绑腿跑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11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73359" w:rsidRPr="00216608" w:rsidRDefault="00473359" w:rsidP="008D6640">
            <w:pPr>
              <w:rPr>
                <w:rFonts w:ascii="宋体"/>
                <w:b/>
                <w:szCs w:val="21"/>
              </w:rPr>
            </w:pPr>
            <w:r w:rsidRPr="00216608">
              <w:rPr>
                <w:rFonts w:ascii="宋体" w:hAnsi="宋体"/>
                <w:b/>
                <w:szCs w:val="21"/>
              </w:rPr>
              <w:t>8</w:t>
            </w:r>
            <w:r w:rsidRPr="00216608">
              <w:rPr>
                <w:rFonts w:ascii="宋体" w:hAnsi="宋体" w:hint="eastAsia"/>
                <w:b/>
                <w:szCs w:val="21"/>
              </w:rPr>
              <w:t>人旋风跑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  <w:tr w:rsidR="00473359" w:rsidRPr="00216608" w:rsidTr="00216608">
        <w:trPr>
          <w:trHeight w:val="537"/>
        </w:trPr>
        <w:tc>
          <w:tcPr>
            <w:tcW w:w="817" w:type="dxa"/>
            <w:vMerge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  <w:vMerge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8D6640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25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  <w:tc>
          <w:tcPr>
            <w:tcW w:w="1440" w:type="dxa"/>
            <w:vAlign w:val="center"/>
          </w:tcPr>
          <w:p w:rsidR="00473359" w:rsidRPr="00216608" w:rsidRDefault="00473359" w:rsidP="00473359">
            <w:pPr>
              <w:ind w:firstLineChars="300" w:firstLine="31680"/>
              <w:rPr>
                <w:rFonts w:ascii="宋体"/>
                <w:szCs w:val="21"/>
              </w:rPr>
            </w:pPr>
            <w:r w:rsidRPr="00216608">
              <w:rPr>
                <w:rFonts w:ascii="宋体" w:hAnsi="宋体" w:hint="eastAsia"/>
                <w:szCs w:val="21"/>
              </w:rPr>
              <w:t>（女）</w:t>
            </w:r>
          </w:p>
        </w:tc>
      </w:tr>
    </w:tbl>
    <w:p w:rsidR="00473359" w:rsidRPr="00986107" w:rsidRDefault="00473359">
      <w:pPr>
        <w:rPr>
          <w:rFonts w:ascii="宋体"/>
          <w:szCs w:val="21"/>
        </w:rPr>
      </w:pPr>
    </w:p>
    <w:sectPr w:rsidR="00473359" w:rsidRPr="00986107" w:rsidSect="00F75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359" w:rsidRDefault="00473359" w:rsidP="005158BB">
      <w:r>
        <w:separator/>
      </w:r>
    </w:p>
  </w:endnote>
  <w:endnote w:type="continuationSeparator" w:id="0">
    <w:p w:rsidR="00473359" w:rsidRDefault="00473359" w:rsidP="00515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359" w:rsidRDefault="00473359" w:rsidP="005158BB">
      <w:r>
        <w:separator/>
      </w:r>
    </w:p>
  </w:footnote>
  <w:footnote w:type="continuationSeparator" w:id="0">
    <w:p w:rsidR="00473359" w:rsidRDefault="00473359" w:rsidP="005158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6DF"/>
    <w:rsid w:val="00044C13"/>
    <w:rsid w:val="00060486"/>
    <w:rsid w:val="0009581D"/>
    <w:rsid w:val="001C4DB1"/>
    <w:rsid w:val="001F22D2"/>
    <w:rsid w:val="00201BE2"/>
    <w:rsid w:val="00216608"/>
    <w:rsid w:val="002266A0"/>
    <w:rsid w:val="002B664E"/>
    <w:rsid w:val="00307E0C"/>
    <w:rsid w:val="003861BA"/>
    <w:rsid w:val="003A52CA"/>
    <w:rsid w:val="003E4C5D"/>
    <w:rsid w:val="00473359"/>
    <w:rsid w:val="004F5DC3"/>
    <w:rsid w:val="005158BB"/>
    <w:rsid w:val="005775DA"/>
    <w:rsid w:val="00600646"/>
    <w:rsid w:val="006F326C"/>
    <w:rsid w:val="007A6D3F"/>
    <w:rsid w:val="008D6640"/>
    <w:rsid w:val="009666E9"/>
    <w:rsid w:val="00986107"/>
    <w:rsid w:val="00A9777C"/>
    <w:rsid w:val="00B07A85"/>
    <w:rsid w:val="00CC56E5"/>
    <w:rsid w:val="00D06708"/>
    <w:rsid w:val="00D25D5A"/>
    <w:rsid w:val="00D4020E"/>
    <w:rsid w:val="00E741A3"/>
    <w:rsid w:val="00E93E31"/>
    <w:rsid w:val="00EA16D0"/>
    <w:rsid w:val="00F576DF"/>
    <w:rsid w:val="00F75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13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576D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515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58B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158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58B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111</TotalTime>
  <Pages>4</Pages>
  <Words>195</Words>
  <Characters>1113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</dc:creator>
  <cp:keywords/>
  <dc:description/>
  <cp:lastModifiedBy>china</cp:lastModifiedBy>
  <cp:revision>12</cp:revision>
  <dcterms:created xsi:type="dcterms:W3CDTF">2018-03-15T02:49:00Z</dcterms:created>
  <dcterms:modified xsi:type="dcterms:W3CDTF">2018-03-21T15:20:00Z</dcterms:modified>
</cp:coreProperties>
</file>